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Chichester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Chichester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Chichester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Chichester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Chichester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Chichester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Chichester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Chichester is estimated to be </w:t>
      </w:r>
      <w:r w:rsidRPr="00773DF7">
        <w:rPr>
          <w:rFonts w:ascii="Libre Franklin Light" w:eastAsia="Times New Roman" w:hAnsi="Libre Franklin Light" w:cs="Calibri Light"/>
          <w:b/>
          <w:bCs/>
          <w:color w:val="C45911" w:themeColor="accent2" w:themeShade="BF"/>
        </w:rPr>
        <w:t xml:space="preserve">£1,348,053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Chichester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Chichester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Chichester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Chichester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iches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Chichester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iches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Chichester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Chichester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iches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Chichester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Chichester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Chichester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Chichester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Chichester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Chichester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£1,348,053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Chichester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£21,958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£454,095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£32,530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£9,149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£16,773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£813,548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£1,348,053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Chichester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Chichester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Chichester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Chichester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Chichester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Chichester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Chichester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Chichester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Chichester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Chichester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Chichester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Chichester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B8A4A01-E10E-47C3-8CC3-7F927464C14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